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B8E" w:rsidRPr="007E4693" w:rsidRDefault="000E0B8E" w:rsidP="007E4693">
      <w:pPr>
        <w:spacing w:after="0" w:line="240" w:lineRule="auto"/>
        <w:ind w:left="6237" w:firstLine="14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4693">
        <w:rPr>
          <w:rFonts w:ascii="Times New Roman" w:hAnsi="Times New Roman"/>
          <w:sz w:val="28"/>
          <w:szCs w:val="28"/>
          <w:lang w:eastAsia="ru-RU"/>
        </w:rPr>
        <w:t>УТВЕРЖДЕН</w:t>
      </w:r>
    </w:p>
    <w:p w:rsidR="000E0B8E" w:rsidRPr="007E4693" w:rsidRDefault="000E0B8E" w:rsidP="007E4693">
      <w:pPr>
        <w:spacing w:after="0" w:line="240" w:lineRule="auto"/>
        <w:ind w:left="6237" w:firstLine="141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Указом </w:t>
      </w:r>
      <w:r w:rsidRPr="007E4693">
        <w:rPr>
          <w:rFonts w:ascii="Times New Roman" w:hAnsi="Times New Roman"/>
          <w:sz w:val="28"/>
          <w:szCs w:val="28"/>
          <w:lang w:eastAsia="ru-RU"/>
        </w:rPr>
        <w:t>Президента</w:t>
      </w:r>
    </w:p>
    <w:p w:rsidR="000E0B8E" w:rsidRPr="007E4693" w:rsidRDefault="000E0B8E" w:rsidP="007E4693">
      <w:pPr>
        <w:spacing w:after="0" w:line="240" w:lineRule="auto"/>
        <w:ind w:left="6237" w:firstLine="14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4693">
        <w:rPr>
          <w:rFonts w:ascii="Times New Roman" w:hAnsi="Times New Roman"/>
          <w:sz w:val="28"/>
          <w:szCs w:val="28"/>
          <w:lang w:eastAsia="ru-RU"/>
        </w:rPr>
        <w:t>Республики Дагестан</w:t>
      </w:r>
    </w:p>
    <w:p w:rsidR="000E0B8E" w:rsidRPr="00054830" w:rsidRDefault="000E0B8E" w:rsidP="00054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от 8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8"/>
            <w:szCs w:val="28"/>
            <w:lang w:eastAsia="ru-RU"/>
          </w:rPr>
          <w:t>2013 г</w:t>
        </w:r>
      </w:smartTag>
      <w:r>
        <w:rPr>
          <w:rFonts w:ascii="Times New Roman" w:hAnsi="Times New Roman"/>
          <w:sz w:val="28"/>
          <w:szCs w:val="28"/>
          <w:lang w:eastAsia="ru-RU"/>
        </w:rPr>
        <w:t>. № 114</w:t>
      </w:r>
    </w:p>
    <w:p w:rsidR="000E0B8E" w:rsidRPr="00054830" w:rsidRDefault="000E0B8E" w:rsidP="00054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E0B8E" w:rsidRPr="00054830" w:rsidRDefault="000E0B8E" w:rsidP="00054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54830">
        <w:rPr>
          <w:rFonts w:ascii="Times New Roman" w:hAnsi="Times New Roman"/>
          <w:b/>
          <w:bCs/>
          <w:sz w:val="28"/>
          <w:szCs w:val="28"/>
          <w:lang w:eastAsia="ru-RU"/>
        </w:rPr>
        <w:t>СОСТАВ</w:t>
      </w:r>
    </w:p>
    <w:p w:rsidR="000E0B8E" w:rsidRPr="006875C1" w:rsidRDefault="000E0B8E" w:rsidP="006875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875C1">
        <w:rPr>
          <w:rFonts w:ascii="Times New Roman" w:hAnsi="Times New Roman"/>
          <w:b/>
          <w:bCs/>
          <w:sz w:val="28"/>
          <w:szCs w:val="28"/>
          <w:lang w:eastAsia="ru-RU"/>
        </w:rPr>
        <w:t>Совета при Президенте Республики Дагестан по инвестициям</w:t>
      </w:r>
    </w:p>
    <w:p w:rsidR="000E0B8E" w:rsidRPr="00272A86" w:rsidRDefault="000E0B8E" w:rsidP="00054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E0B8E" w:rsidRPr="00272A86" w:rsidRDefault="000E0B8E" w:rsidP="00054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3652"/>
        <w:gridCol w:w="567"/>
        <w:gridCol w:w="5352"/>
      </w:tblGrid>
      <w:tr w:rsidR="000E0B8E" w:rsidRPr="00C31523" w:rsidTr="00C31523">
        <w:tc>
          <w:tcPr>
            <w:tcW w:w="36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Абдулатипов Р.Г.</w:t>
            </w:r>
          </w:p>
        </w:tc>
        <w:tc>
          <w:tcPr>
            <w:tcW w:w="567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3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временно исполняющий обязанности Президента Республики Дагестан (председатель Совета)</w:t>
            </w:r>
          </w:p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</w:tr>
      <w:tr w:rsidR="000E0B8E" w:rsidRPr="00C31523" w:rsidTr="00C31523">
        <w:tc>
          <w:tcPr>
            <w:tcW w:w="36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Меджидов М.М.</w:t>
            </w:r>
          </w:p>
        </w:tc>
        <w:tc>
          <w:tcPr>
            <w:tcW w:w="567" w:type="dxa"/>
          </w:tcPr>
          <w:p w:rsidR="000E0B8E" w:rsidRPr="00C31523" w:rsidRDefault="000E0B8E" w:rsidP="00C31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3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Правительства Республики Дагестан (заместитель председателя Совета)</w:t>
            </w:r>
          </w:p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E0B8E" w:rsidRPr="00C31523" w:rsidTr="00C31523">
        <w:tc>
          <w:tcPr>
            <w:tcW w:w="36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Карибов А.Ш.</w:t>
            </w:r>
          </w:p>
        </w:tc>
        <w:tc>
          <w:tcPr>
            <w:tcW w:w="567" w:type="dxa"/>
          </w:tcPr>
          <w:p w:rsidR="000E0B8E" w:rsidRPr="00C31523" w:rsidRDefault="000E0B8E" w:rsidP="00C31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3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исполняющий обязанностиПервого заместителя Председателя Правительства Республики Дагестан</w:t>
            </w:r>
          </w:p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E0B8E" w:rsidRPr="00C31523" w:rsidTr="00C31523">
        <w:tc>
          <w:tcPr>
            <w:tcW w:w="36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Алиев Р.М.</w:t>
            </w:r>
          </w:p>
        </w:tc>
        <w:tc>
          <w:tcPr>
            <w:tcW w:w="567" w:type="dxa"/>
          </w:tcPr>
          <w:p w:rsidR="000E0B8E" w:rsidRPr="00C31523" w:rsidRDefault="000E0B8E" w:rsidP="00C31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3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Контрольно-финансового управления Президента Республики Дагестан</w:t>
            </w:r>
          </w:p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E0B8E" w:rsidRPr="00C31523" w:rsidTr="00C31523">
        <w:tc>
          <w:tcPr>
            <w:tcW w:w="36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Магомедов Ю.Г.</w:t>
            </w:r>
          </w:p>
        </w:tc>
        <w:tc>
          <w:tcPr>
            <w:tcW w:w="567" w:type="dxa"/>
          </w:tcPr>
          <w:p w:rsidR="000E0B8E" w:rsidRPr="00C31523" w:rsidRDefault="000E0B8E" w:rsidP="00C31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3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исполняющий обязанности заместителя Председателя Правительства Республики Дагестан</w:t>
            </w:r>
          </w:p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E0B8E" w:rsidRPr="00C31523" w:rsidTr="00C31523">
        <w:tc>
          <w:tcPr>
            <w:tcW w:w="36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Насрутдинов М.Н.</w:t>
            </w:r>
          </w:p>
        </w:tc>
        <w:tc>
          <w:tcPr>
            <w:tcW w:w="567" w:type="dxa"/>
          </w:tcPr>
          <w:p w:rsidR="000E0B8E" w:rsidRPr="00C31523" w:rsidRDefault="000E0B8E" w:rsidP="00C31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3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исполняющий обязанности заместителя Председателя Правительства Республики Дагестан</w:t>
            </w:r>
          </w:p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E0B8E" w:rsidRPr="00C31523" w:rsidTr="00C31523">
        <w:tc>
          <w:tcPr>
            <w:tcW w:w="36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Хархаров А.М.</w:t>
            </w:r>
          </w:p>
        </w:tc>
        <w:tc>
          <w:tcPr>
            <w:tcW w:w="567" w:type="dxa"/>
          </w:tcPr>
          <w:p w:rsidR="000E0B8E" w:rsidRPr="00C31523" w:rsidRDefault="000E0B8E" w:rsidP="00C31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3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Председателя Правительства Республики Дагестан</w:t>
            </w:r>
          </w:p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E0B8E" w:rsidRPr="00C31523" w:rsidTr="00C31523">
        <w:tc>
          <w:tcPr>
            <w:tcW w:w="36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Байтемиров Б.А.</w:t>
            </w:r>
          </w:p>
        </w:tc>
        <w:tc>
          <w:tcPr>
            <w:tcW w:w="567" w:type="dxa"/>
          </w:tcPr>
          <w:p w:rsidR="000E0B8E" w:rsidRPr="00C31523" w:rsidRDefault="000E0B8E" w:rsidP="00C31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3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исполняющий обязанности министра сельского хозяйства и продовольствия Республики Дагестан</w:t>
            </w:r>
          </w:p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E0B8E" w:rsidRPr="00C31523" w:rsidTr="00C31523">
        <w:tc>
          <w:tcPr>
            <w:tcW w:w="36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Газимагомедов</w:t>
            </w:r>
            <w:r w:rsidRPr="00C31523">
              <w:rPr>
                <w:rFonts w:ascii="Times New Roman" w:hAnsi="Times New Roman"/>
                <w:iCs/>
                <w:color w:val="262626"/>
                <w:sz w:val="28"/>
                <w:szCs w:val="28"/>
                <w:lang w:eastAsia="ru-RU"/>
              </w:rPr>
              <w:t xml:space="preserve"> Р.К.</w:t>
            </w:r>
          </w:p>
        </w:tc>
        <w:tc>
          <w:tcPr>
            <w:tcW w:w="567" w:type="dxa"/>
          </w:tcPr>
          <w:p w:rsidR="000E0B8E" w:rsidRPr="00C31523" w:rsidRDefault="000E0B8E" w:rsidP="00C31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3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исполняющий обязанности министра промышленности и энергетики Республики Дагестан</w:t>
            </w:r>
          </w:p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E0B8E" w:rsidRPr="00C31523" w:rsidTr="00C31523">
        <w:tc>
          <w:tcPr>
            <w:tcW w:w="36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Гамидов А.М.</w:t>
            </w:r>
          </w:p>
        </w:tc>
        <w:tc>
          <w:tcPr>
            <w:tcW w:w="567" w:type="dxa"/>
          </w:tcPr>
          <w:p w:rsidR="000E0B8E" w:rsidRPr="00C31523" w:rsidRDefault="000E0B8E" w:rsidP="00C31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3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исполняющий обязанности министра финансов Республики Дагестан</w:t>
            </w:r>
          </w:p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E0B8E" w:rsidRPr="00C31523" w:rsidTr="00C31523">
        <w:tc>
          <w:tcPr>
            <w:tcW w:w="36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Ильясов М.С.</w:t>
            </w:r>
          </w:p>
        </w:tc>
        <w:tc>
          <w:tcPr>
            <w:tcW w:w="567" w:type="dxa"/>
          </w:tcPr>
          <w:p w:rsidR="000E0B8E" w:rsidRPr="00C31523" w:rsidRDefault="000E0B8E" w:rsidP="00C31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3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исполняющий обязанности министра по управлению государственным имуществом Республики Дагестан</w:t>
            </w:r>
          </w:p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E0B8E" w:rsidRPr="00C31523" w:rsidTr="00C31523">
        <w:tc>
          <w:tcPr>
            <w:tcW w:w="36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Исаков С.Б.</w:t>
            </w:r>
          </w:p>
        </w:tc>
        <w:tc>
          <w:tcPr>
            <w:tcW w:w="567" w:type="dxa"/>
          </w:tcPr>
          <w:p w:rsidR="000E0B8E" w:rsidRPr="00C31523" w:rsidRDefault="000E0B8E" w:rsidP="00C31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3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исполняющий обязанности министра строительства и жилищно-коммунального хозяйства Республики Дагестан</w:t>
            </w:r>
          </w:p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E0B8E" w:rsidRPr="00C31523" w:rsidTr="00C31523">
        <w:tc>
          <w:tcPr>
            <w:tcW w:w="36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Умавов Ю.Д.</w:t>
            </w:r>
          </w:p>
        </w:tc>
        <w:tc>
          <w:tcPr>
            <w:tcW w:w="567" w:type="dxa"/>
          </w:tcPr>
          <w:p w:rsidR="000E0B8E" w:rsidRPr="00C31523" w:rsidRDefault="000E0B8E" w:rsidP="00C31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3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исполняющий обязанности министра торговли и внешнеэкономических связей Республики Дагестан</w:t>
            </w:r>
          </w:p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E0B8E" w:rsidRPr="00C31523" w:rsidTr="00C31523">
        <w:tc>
          <w:tcPr>
            <w:tcW w:w="36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Юсуфов Р.А.</w:t>
            </w:r>
          </w:p>
        </w:tc>
        <w:tc>
          <w:tcPr>
            <w:tcW w:w="567" w:type="dxa"/>
          </w:tcPr>
          <w:p w:rsidR="000E0B8E" w:rsidRPr="00C31523" w:rsidRDefault="000E0B8E" w:rsidP="00C31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3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исполняющий обязанности министра экономики Республики Дагестан</w:t>
            </w:r>
          </w:p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E0B8E" w:rsidRPr="00C31523" w:rsidTr="00C31523">
        <w:tc>
          <w:tcPr>
            <w:tcW w:w="36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Гальмуков А.В.</w:t>
            </w:r>
          </w:p>
        </w:tc>
        <w:tc>
          <w:tcPr>
            <w:tcW w:w="567" w:type="dxa"/>
          </w:tcPr>
          <w:p w:rsidR="000E0B8E" w:rsidRPr="00C31523" w:rsidRDefault="000E0B8E" w:rsidP="00C31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352" w:type="dxa"/>
          </w:tcPr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523">
              <w:rPr>
                <w:rFonts w:ascii="Times New Roman" w:hAnsi="Times New Roman"/>
                <w:sz w:val="28"/>
                <w:szCs w:val="28"/>
                <w:lang w:eastAsia="ru-RU"/>
              </w:rPr>
              <w:t>первый заместитель министра торговли и внешнеэкономических связей Республики Дагестан (секретарь Совета)</w:t>
            </w:r>
          </w:p>
          <w:p w:rsidR="000E0B8E" w:rsidRPr="00C31523" w:rsidRDefault="000E0B8E" w:rsidP="00C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0E0B8E" w:rsidRPr="00054830" w:rsidRDefault="000E0B8E" w:rsidP="000548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0B8E" w:rsidRDefault="000E0B8E" w:rsidP="006A257F">
      <w:pPr>
        <w:jc w:val="center"/>
      </w:pPr>
      <w:r>
        <w:t>_______________________</w:t>
      </w:r>
    </w:p>
    <w:sectPr w:rsidR="000E0B8E" w:rsidSect="00272A86">
      <w:headerReference w:type="default" r:id="rId6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B8E" w:rsidRDefault="000E0B8E" w:rsidP="00054830">
      <w:pPr>
        <w:spacing w:after="0" w:line="240" w:lineRule="auto"/>
      </w:pPr>
      <w:r>
        <w:separator/>
      </w:r>
    </w:p>
  </w:endnote>
  <w:endnote w:type="continuationSeparator" w:id="1">
    <w:p w:rsidR="000E0B8E" w:rsidRDefault="000E0B8E" w:rsidP="00054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B8E" w:rsidRDefault="000E0B8E" w:rsidP="00054830">
      <w:pPr>
        <w:spacing w:after="0" w:line="240" w:lineRule="auto"/>
      </w:pPr>
      <w:r>
        <w:separator/>
      </w:r>
    </w:p>
  </w:footnote>
  <w:footnote w:type="continuationSeparator" w:id="1">
    <w:p w:rsidR="000E0B8E" w:rsidRDefault="000E0B8E" w:rsidP="00054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B8E" w:rsidRDefault="000E0B8E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0E0B8E" w:rsidRDefault="000E0B8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4137"/>
    <w:rsid w:val="00016D67"/>
    <w:rsid w:val="000202A9"/>
    <w:rsid w:val="00054830"/>
    <w:rsid w:val="00072D7D"/>
    <w:rsid w:val="0009282B"/>
    <w:rsid w:val="00095805"/>
    <w:rsid w:val="000972E6"/>
    <w:rsid w:val="00097FE8"/>
    <w:rsid w:val="000A2E07"/>
    <w:rsid w:val="000E0B8E"/>
    <w:rsid w:val="000E5037"/>
    <w:rsid w:val="00107268"/>
    <w:rsid w:val="00116E79"/>
    <w:rsid w:val="00117765"/>
    <w:rsid w:val="001551B6"/>
    <w:rsid w:val="001560EB"/>
    <w:rsid w:val="001600C8"/>
    <w:rsid w:val="00162F3F"/>
    <w:rsid w:val="0018380C"/>
    <w:rsid w:val="001A3ADB"/>
    <w:rsid w:val="001A50A4"/>
    <w:rsid w:val="001C16D0"/>
    <w:rsid w:val="001D14E4"/>
    <w:rsid w:val="001D3F95"/>
    <w:rsid w:val="001E475C"/>
    <w:rsid w:val="001F03F1"/>
    <w:rsid w:val="00203F6E"/>
    <w:rsid w:val="00215038"/>
    <w:rsid w:val="00234A7A"/>
    <w:rsid w:val="00272A86"/>
    <w:rsid w:val="00274296"/>
    <w:rsid w:val="00280E20"/>
    <w:rsid w:val="00296151"/>
    <w:rsid w:val="00296899"/>
    <w:rsid w:val="002A74F2"/>
    <w:rsid w:val="002A7F58"/>
    <w:rsid w:val="002B1FDC"/>
    <w:rsid w:val="002B3FF9"/>
    <w:rsid w:val="002D3AD4"/>
    <w:rsid w:val="002E1986"/>
    <w:rsid w:val="002F54A9"/>
    <w:rsid w:val="00333853"/>
    <w:rsid w:val="003479A3"/>
    <w:rsid w:val="00354427"/>
    <w:rsid w:val="00370306"/>
    <w:rsid w:val="00373C69"/>
    <w:rsid w:val="00394511"/>
    <w:rsid w:val="003A454A"/>
    <w:rsid w:val="003A6D81"/>
    <w:rsid w:val="003B1398"/>
    <w:rsid w:val="003D2AAF"/>
    <w:rsid w:val="003D50E6"/>
    <w:rsid w:val="003E0BA3"/>
    <w:rsid w:val="003F22F8"/>
    <w:rsid w:val="003F31C1"/>
    <w:rsid w:val="003F5038"/>
    <w:rsid w:val="00406853"/>
    <w:rsid w:val="00424BA6"/>
    <w:rsid w:val="00427058"/>
    <w:rsid w:val="0043707D"/>
    <w:rsid w:val="004573B4"/>
    <w:rsid w:val="00461923"/>
    <w:rsid w:val="0046561C"/>
    <w:rsid w:val="00466364"/>
    <w:rsid w:val="00477C5B"/>
    <w:rsid w:val="004B2AB9"/>
    <w:rsid w:val="004B72A0"/>
    <w:rsid w:val="004D698B"/>
    <w:rsid w:val="004E23B3"/>
    <w:rsid w:val="004F1DA8"/>
    <w:rsid w:val="00514CC3"/>
    <w:rsid w:val="0052039B"/>
    <w:rsid w:val="0052627E"/>
    <w:rsid w:val="0056372D"/>
    <w:rsid w:val="00565C2E"/>
    <w:rsid w:val="0056753F"/>
    <w:rsid w:val="005974C2"/>
    <w:rsid w:val="005A4700"/>
    <w:rsid w:val="005B1DCE"/>
    <w:rsid w:val="005B7265"/>
    <w:rsid w:val="005F144D"/>
    <w:rsid w:val="00610021"/>
    <w:rsid w:val="00615557"/>
    <w:rsid w:val="00617597"/>
    <w:rsid w:val="00620933"/>
    <w:rsid w:val="00625078"/>
    <w:rsid w:val="00642B45"/>
    <w:rsid w:val="00655D40"/>
    <w:rsid w:val="00656542"/>
    <w:rsid w:val="006643AF"/>
    <w:rsid w:val="006875C1"/>
    <w:rsid w:val="0069280B"/>
    <w:rsid w:val="006971AE"/>
    <w:rsid w:val="006A257F"/>
    <w:rsid w:val="006A3605"/>
    <w:rsid w:val="00707560"/>
    <w:rsid w:val="0072084C"/>
    <w:rsid w:val="007309CA"/>
    <w:rsid w:val="007310C8"/>
    <w:rsid w:val="007428D1"/>
    <w:rsid w:val="00744137"/>
    <w:rsid w:val="00752609"/>
    <w:rsid w:val="007651BF"/>
    <w:rsid w:val="00784F09"/>
    <w:rsid w:val="007853E7"/>
    <w:rsid w:val="00791837"/>
    <w:rsid w:val="007C7E8D"/>
    <w:rsid w:val="007E4693"/>
    <w:rsid w:val="007F54C5"/>
    <w:rsid w:val="007F550F"/>
    <w:rsid w:val="00847CC8"/>
    <w:rsid w:val="00875194"/>
    <w:rsid w:val="00897D69"/>
    <w:rsid w:val="008C458F"/>
    <w:rsid w:val="008C5299"/>
    <w:rsid w:val="008D7C1E"/>
    <w:rsid w:val="00900477"/>
    <w:rsid w:val="00907C27"/>
    <w:rsid w:val="0092555A"/>
    <w:rsid w:val="00931CAE"/>
    <w:rsid w:val="0095509C"/>
    <w:rsid w:val="00962760"/>
    <w:rsid w:val="009713D7"/>
    <w:rsid w:val="009750AA"/>
    <w:rsid w:val="009813A2"/>
    <w:rsid w:val="00983DC1"/>
    <w:rsid w:val="00995839"/>
    <w:rsid w:val="009B2349"/>
    <w:rsid w:val="009B5E57"/>
    <w:rsid w:val="009F742D"/>
    <w:rsid w:val="00A02B76"/>
    <w:rsid w:val="00A06F4F"/>
    <w:rsid w:val="00A12579"/>
    <w:rsid w:val="00A12C80"/>
    <w:rsid w:val="00A22302"/>
    <w:rsid w:val="00AA33DA"/>
    <w:rsid w:val="00AC105B"/>
    <w:rsid w:val="00AC4D83"/>
    <w:rsid w:val="00AE10B6"/>
    <w:rsid w:val="00AF48AA"/>
    <w:rsid w:val="00B00E62"/>
    <w:rsid w:val="00B03CCB"/>
    <w:rsid w:val="00B15D81"/>
    <w:rsid w:val="00B36E4F"/>
    <w:rsid w:val="00B36EA4"/>
    <w:rsid w:val="00B53F13"/>
    <w:rsid w:val="00B67523"/>
    <w:rsid w:val="00B73F8F"/>
    <w:rsid w:val="00B76072"/>
    <w:rsid w:val="00B91641"/>
    <w:rsid w:val="00BA0018"/>
    <w:rsid w:val="00BC576F"/>
    <w:rsid w:val="00BD2FA3"/>
    <w:rsid w:val="00BE6006"/>
    <w:rsid w:val="00BF6A55"/>
    <w:rsid w:val="00C31523"/>
    <w:rsid w:val="00C330D8"/>
    <w:rsid w:val="00C35772"/>
    <w:rsid w:val="00C464D9"/>
    <w:rsid w:val="00C74683"/>
    <w:rsid w:val="00C76385"/>
    <w:rsid w:val="00CA4681"/>
    <w:rsid w:val="00CB146F"/>
    <w:rsid w:val="00CB2D2E"/>
    <w:rsid w:val="00CD0E9C"/>
    <w:rsid w:val="00CE438F"/>
    <w:rsid w:val="00CF0529"/>
    <w:rsid w:val="00CF1141"/>
    <w:rsid w:val="00D03771"/>
    <w:rsid w:val="00D045CC"/>
    <w:rsid w:val="00D1592A"/>
    <w:rsid w:val="00D2096A"/>
    <w:rsid w:val="00D266CC"/>
    <w:rsid w:val="00D27230"/>
    <w:rsid w:val="00D54CFF"/>
    <w:rsid w:val="00D552B1"/>
    <w:rsid w:val="00D620C9"/>
    <w:rsid w:val="00D62CEE"/>
    <w:rsid w:val="00D70B17"/>
    <w:rsid w:val="00D76010"/>
    <w:rsid w:val="00D82AF4"/>
    <w:rsid w:val="00DB77A6"/>
    <w:rsid w:val="00DC39C3"/>
    <w:rsid w:val="00DD47EB"/>
    <w:rsid w:val="00E05156"/>
    <w:rsid w:val="00E0646F"/>
    <w:rsid w:val="00E07E96"/>
    <w:rsid w:val="00E352D6"/>
    <w:rsid w:val="00E3698B"/>
    <w:rsid w:val="00E439E1"/>
    <w:rsid w:val="00E50C37"/>
    <w:rsid w:val="00E519A7"/>
    <w:rsid w:val="00E6086E"/>
    <w:rsid w:val="00E81C8E"/>
    <w:rsid w:val="00E82164"/>
    <w:rsid w:val="00E86185"/>
    <w:rsid w:val="00E95E6B"/>
    <w:rsid w:val="00EA76F9"/>
    <w:rsid w:val="00EE14B8"/>
    <w:rsid w:val="00EF1211"/>
    <w:rsid w:val="00F10B1B"/>
    <w:rsid w:val="00F135B4"/>
    <w:rsid w:val="00F14B29"/>
    <w:rsid w:val="00F303B5"/>
    <w:rsid w:val="00F373F2"/>
    <w:rsid w:val="00F47B33"/>
    <w:rsid w:val="00F7475D"/>
    <w:rsid w:val="00F75A5E"/>
    <w:rsid w:val="00F82EDD"/>
    <w:rsid w:val="00FD7640"/>
    <w:rsid w:val="00FE02A2"/>
    <w:rsid w:val="00FF6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AD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5483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54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548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54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5483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87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75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972</TotalTime>
  <Pages>2</Pages>
  <Words>264</Words>
  <Characters>1508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2013-03-29T06:29:00Z</cp:lastPrinted>
  <dcterms:created xsi:type="dcterms:W3CDTF">2013-03-25T11:24:00Z</dcterms:created>
  <dcterms:modified xsi:type="dcterms:W3CDTF">2013-04-10T05:12:00Z</dcterms:modified>
</cp:coreProperties>
</file>